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0B4E75" w14:textId="77777777" w:rsidR="0091157E" w:rsidRDefault="0091157E" w:rsidP="009115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John BASSET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7BCDE7C5" w14:textId="77777777" w:rsidR="0091157E" w:rsidRDefault="0091157E" w:rsidP="0091157E">
      <w:pPr>
        <w:pStyle w:val="NoSpacing"/>
        <w:rPr>
          <w:rFonts w:cs="Times New Roman"/>
          <w:szCs w:val="24"/>
        </w:rPr>
      </w:pPr>
    </w:p>
    <w:p w14:paraId="254167C7" w14:textId="77777777" w:rsidR="0091157E" w:rsidRDefault="0091157E" w:rsidP="0091157E">
      <w:pPr>
        <w:pStyle w:val="NoSpacing"/>
        <w:rPr>
          <w:rFonts w:cs="Times New Roman"/>
          <w:szCs w:val="24"/>
        </w:rPr>
      </w:pPr>
    </w:p>
    <w:p w14:paraId="593716D5" w14:textId="77777777" w:rsidR="0091157E" w:rsidRDefault="0091157E" w:rsidP="009115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Nov.1485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Devon and Cornwall.</w:t>
      </w:r>
    </w:p>
    <w:p w14:paraId="3173C58B" w14:textId="77777777" w:rsidR="0091157E" w:rsidRDefault="0091157E" w:rsidP="009115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p.4)</w:t>
      </w:r>
    </w:p>
    <w:p w14:paraId="416E2902" w14:textId="77777777" w:rsidR="0091157E" w:rsidRDefault="0091157E" w:rsidP="0091157E">
      <w:pPr>
        <w:pStyle w:val="NoSpacing"/>
        <w:rPr>
          <w:rFonts w:cs="Times New Roman"/>
          <w:szCs w:val="24"/>
        </w:rPr>
      </w:pPr>
    </w:p>
    <w:p w14:paraId="3A27FE74" w14:textId="77777777" w:rsidR="0091157E" w:rsidRDefault="0091157E" w:rsidP="0091157E">
      <w:pPr>
        <w:pStyle w:val="NoSpacing"/>
        <w:rPr>
          <w:rFonts w:cs="Times New Roman"/>
          <w:szCs w:val="24"/>
        </w:rPr>
      </w:pPr>
    </w:p>
    <w:p w14:paraId="2B5981FB" w14:textId="77777777" w:rsidR="0091157E" w:rsidRDefault="0091157E" w:rsidP="009115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July 2024</w:t>
      </w:r>
    </w:p>
    <w:p w14:paraId="67DE6F8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D8775A" w14:textId="77777777" w:rsidR="0091157E" w:rsidRDefault="0091157E" w:rsidP="009139A6">
      <w:r>
        <w:separator/>
      </w:r>
    </w:p>
  </w:endnote>
  <w:endnote w:type="continuationSeparator" w:id="0">
    <w:p w14:paraId="0397004B" w14:textId="77777777" w:rsidR="0091157E" w:rsidRDefault="009115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EB88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51AD1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B4FA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10BB14" w14:textId="77777777" w:rsidR="0091157E" w:rsidRDefault="0091157E" w:rsidP="009139A6">
      <w:r>
        <w:separator/>
      </w:r>
    </w:p>
  </w:footnote>
  <w:footnote w:type="continuationSeparator" w:id="0">
    <w:p w14:paraId="0764F581" w14:textId="77777777" w:rsidR="0091157E" w:rsidRDefault="009115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C1871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366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6898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57E"/>
    <w:rsid w:val="000666E0"/>
    <w:rsid w:val="001C5947"/>
    <w:rsid w:val="002510B7"/>
    <w:rsid w:val="00270799"/>
    <w:rsid w:val="005C130B"/>
    <w:rsid w:val="00826F5C"/>
    <w:rsid w:val="0091157E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3C0FA"/>
  <w15:chartTrackingRefBased/>
  <w15:docId w15:val="{86368CE6-D222-45CA-8E31-3DDEBA1F9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2024-07-05T19:00:00Z</dcterms:created>
  <dcterms:modified xsi:type="dcterms:W3CDTF">2024-07-05T19:01:00Z</dcterms:modified>
</cp:coreProperties>
</file>